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ED9FB8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561C06" w:rsidRPr="00561C06">
        <w:rPr>
          <w:b/>
          <w:i/>
          <w:noProof/>
          <w:sz w:val="28"/>
        </w:rPr>
        <w:t>R5-234970</w:t>
      </w:r>
    </w:p>
    <w:p w14:paraId="322A8035" w14:textId="7213C69B" w:rsidR="00866B9B" w:rsidRPr="00624183" w:rsidRDefault="00561C06" w:rsidP="00866B9B">
      <w:pPr>
        <w:keepNext/>
        <w:keepLines/>
        <w:spacing w:after="0"/>
        <w:rPr>
          <w:rFonts w:ascii="Arial" w:hAnsi="Arial"/>
          <w:b/>
          <w:bCs/>
          <w:sz w:val="24"/>
          <w:szCs w:val="24"/>
        </w:rPr>
      </w:pPr>
      <w:r w:rsidRPr="00561C0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BB72B34" w:rsidR="00866B9B" w:rsidRPr="00624183" w:rsidRDefault="00561C06" w:rsidP="004E59BD">
            <w:pPr>
              <w:pStyle w:val="CRCoverPage"/>
              <w:spacing w:after="0"/>
              <w:rPr>
                <w:b/>
                <w:noProof/>
                <w:sz w:val="28"/>
              </w:rPr>
            </w:pPr>
            <w:r w:rsidRPr="00561C06">
              <w:rPr>
                <w:b/>
                <w:sz w:val="28"/>
              </w:rPr>
              <w:t>0586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561C06" w:rsidRDefault="00A748F4" w:rsidP="004E59BD">
            <w:pPr>
              <w:pStyle w:val="CRCoverPage"/>
              <w:spacing w:after="0"/>
              <w:jc w:val="center"/>
              <w:rPr>
                <w:b/>
                <w:noProof/>
                <w:sz w:val="28"/>
              </w:rPr>
            </w:pPr>
            <w:r w:rsidRPr="00561C06">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D0176AE" w:rsidR="00866B9B" w:rsidRPr="00624183" w:rsidRDefault="00561C06" w:rsidP="004E59BD">
            <w:pPr>
              <w:pStyle w:val="CRCoverPage"/>
              <w:spacing w:after="0"/>
              <w:jc w:val="center"/>
              <w:rPr>
                <w:b/>
                <w:noProof/>
                <w:sz w:val="28"/>
              </w:rPr>
            </w:pPr>
            <w:r w:rsidRPr="00561C06">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C2E60A7" w:rsidR="00866B9B" w:rsidRPr="00624183" w:rsidRDefault="00561C06" w:rsidP="004E59BD">
            <w:pPr>
              <w:pStyle w:val="CRCoverPage"/>
              <w:spacing w:after="0"/>
              <w:ind w:left="100"/>
              <w:rPr>
                <w:noProof/>
              </w:rPr>
            </w:pPr>
            <w:r>
              <w:t>Test Tolerance for NR - E-UTRA FR1 Cell reselection RedCap test case 16.1.2.5</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61C06"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61C0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561C06"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61C0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561C06"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1A43F70"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w:t>
            </w:r>
            <w:r w:rsidR="00626B48" w:rsidRPr="00624183">
              <w:t>test case</w:t>
            </w:r>
            <w:r w:rsidR="002D3748">
              <w:t xml:space="preserve"> </w:t>
            </w:r>
            <w:r w:rsidR="00626B48">
              <w:rPr>
                <w:lang w:eastAsia="sv-SE"/>
              </w:rPr>
              <w:t xml:space="preserve">16.1.2.5 </w:t>
            </w:r>
            <w:r w:rsidR="002D3748">
              <w:rPr>
                <w:lang w:eastAsia="sv-SE"/>
              </w:rPr>
              <w:t>is</w:t>
            </w:r>
            <w:r w:rsidR="00626B48">
              <w:rPr>
                <w:lang w:eastAsia="sv-SE"/>
              </w:rPr>
              <w:t xml:space="preserve">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73489784"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00626B48">
              <w:rPr>
                <w:lang w:eastAsia="sv-SE"/>
              </w:rPr>
              <w:t>16.1.2.5</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198416"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w:t>
            </w:r>
            <w:r w:rsidR="008B5478">
              <w:t>2</w:t>
            </w:r>
            <w:r w:rsidR="00FD11CF" w:rsidRPr="00624183">
              <w:t>.</w:t>
            </w:r>
            <w:r w:rsidR="00A13914">
              <w:t>5</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B23CB98" w:rsidR="00866B9B" w:rsidRPr="00624183" w:rsidRDefault="00561C06" w:rsidP="004E59BD">
            <w:pPr>
              <w:pStyle w:val="CRCoverPage"/>
              <w:spacing w:after="0"/>
              <w:ind w:left="100"/>
              <w:rPr>
                <w:noProof/>
              </w:rPr>
            </w:pPr>
            <w:r>
              <w:t>Add the attached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05EFAAA" w:rsidR="00866B9B" w:rsidRPr="00624183" w:rsidRDefault="002E5B14"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4EC1BCB5"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 xml:space="preserve">38.533 </w:t>
      </w:r>
      <w:r w:rsidR="00626B48">
        <w:rPr>
          <w:rFonts w:eastAsia="??"/>
          <w:sz w:val="20"/>
          <w:szCs w:val="32"/>
        </w:rPr>
        <w:t>16.1.2.5</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E5C53"/>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6EB2"/>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3748"/>
    <w:rsid w:val="002D4114"/>
    <w:rsid w:val="002D424D"/>
    <w:rsid w:val="002E3945"/>
    <w:rsid w:val="002E472E"/>
    <w:rsid w:val="002E5B14"/>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1C06"/>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B48"/>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391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3240"/>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38A1"/>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2</Pages>
  <Words>296</Words>
  <Characters>2154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784</cp:revision>
  <cp:lastPrinted>1899-12-31T23:00:00Z</cp:lastPrinted>
  <dcterms:created xsi:type="dcterms:W3CDTF">2020-02-03T08:32:00Z</dcterms:created>
  <dcterms:modified xsi:type="dcterms:W3CDTF">2023-08-11T11:38:00Z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